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9B4360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по ул. Отрадная д.16 (МКД)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9B4360">
        <w:rPr>
          <w:i/>
          <w:iCs/>
        </w:rPr>
        <w:t>От 0+0 до 0+353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9B436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0+346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B436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360" w:rsidRDefault="009B436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B4360" w:rsidRDefault="009B4360" w:rsidP="009B4360">
            <w:pPr>
              <w:rPr>
                <w:rFonts w:ascii="Arial" w:hAnsi="Arial" w:cs="Arial"/>
                <w:b/>
                <w:szCs w:val="16"/>
              </w:rPr>
            </w:pPr>
            <w:r w:rsidRPr="009B4360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9B4360" w:rsidP="009B436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9B436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>
      <w:footerReference w:type="default" r:id="rId6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C43" w:rsidRDefault="000D2C43" w:rsidP="009B4360">
      <w:r>
        <w:separator/>
      </w:r>
    </w:p>
  </w:endnote>
  <w:endnote w:type="continuationSeparator" w:id="1">
    <w:p w:rsidR="000D2C43" w:rsidRDefault="000D2C43" w:rsidP="009B4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360" w:rsidRDefault="009B4360" w:rsidP="009B4360">
    <w:pPr>
      <w:pStyle w:val="a6"/>
      <w:jc w:val="right"/>
    </w:pPr>
    <w:r>
      <w:t>121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C43" w:rsidRDefault="000D2C43" w:rsidP="009B4360">
      <w:r>
        <w:separator/>
      </w:r>
    </w:p>
  </w:footnote>
  <w:footnote w:type="continuationSeparator" w:id="1">
    <w:p w:rsidR="000D2C43" w:rsidRDefault="000D2C43" w:rsidP="009B43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4360"/>
    <w:rsid w:val="000D2C43"/>
    <w:rsid w:val="001842E0"/>
    <w:rsid w:val="00215347"/>
    <w:rsid w:val="009B4360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9B43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B4360"/>
    <w:rPr>
      <w:sz w:val="24"/>
      <w:szCs w:val="24"/>
    </w:rPr>
  </w:style>
  <w:style w:type="paragraph" w:styleId="a6">
    <w:name w:val="footer"/>
    <w:basedOn w:val="a"/>
    <w:link w:val="a7"/>
    <w:rsid w:val="009B43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B43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2017-11-24T06:38:00Z</cp:lastPrinted>
  <dcterms:created xsi:type="dcterms:W3CDTF">2017-11-24T06:37:00Z</dcterms:created>
  <dcterms:modified xsi:type="dcterms:W3CDTF">2017-11-24T06:38:00Z</dcterms:modified>
</cp:coreProperties>
</file>